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4739B8" w14:textId="77777777" w:rsidR="00E04F93" w:rsidRDefault="00E04F93" w:rsidP="00E04F93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Thomas FERRERS</w:t>
      </w:r>
      <w:r>
        <w:rPr>
          <w:rFonts w:cs="Times New Roman"/>
          <w:szCs w:val="24"/>
          <w:lang w:val="en-GB"/>
        </w:rPr>
        <w:t xml:space="preserve">       (fl.1456)</w:t>
      </w:r>
    </w:p>
    <w:p w14:paraId="407E3218" w14:textId="77777777" w:rsidR="00E04F93" w:rsidRDefault="00E04F93" w:rsidP="00E04F93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Esquire.</w:t>
      </w:r>
    </w:p>
    <w:p w14:paraId="44548BEC" w14:textId="77777777" w:rsidR="00E04F93" w:rsidRDefault="00E04F93" w:rsidP="00E04F93">
      <w:pPr>
        <w:pStyle w:val="NoSpacing"/>
        <w:rPr>
          <w:rFonts w:cs="Times New Roman"/>
          <w:szCs w:val="24"/>
          <w:lang w:val="en-GB"/>
        </w:rPr>
      </w:pPr>
    </w:p>
    <w:p w14:paraId="7A88C854" w14:textId="77777777" w:rsidR="00E04F93" w:rsidRDefault="00E04F93" w:rsidP="00E04F93">
      <w:pPr>
        <w:pStyle w:val="NoSpacing"/>
        <w:rPr>
          <w:rFonts w:cs="Times New Roman"/>
          <w:szCs w:val="24"/>
          <w:lang w:val="en-GB"/>
        </w:rPr>
      </w:pPr>
    </w:p>
    <w:p w14:paraId="12DFECAE" w14:textId="77777777" w:rsidR="00383999" w:rsidRDefault="00383999" w:rsidP="00383999">
      <w:pPr>
        <w:pStyle w:val="NoSpacing"/>
      </w:pPr>
      <w:r>
        <w:t xml:space="preserve">  4 Nov.1454</w:t>
      </w:r>
      <w:r>
        <w:tab/>
        <w:t xml:space="preserve">Nicholas Clerk of Allerwas, Staffordshire(q.v.), was pardoned for not </w:t>
      </w:r>
    </w:p>
    <w:p w14:paraId="33878217" w14:textId="77777777" w:rsidR="00383999" w:rsidRDefault="00383999" w:rsidP="00383999">
      <w:pPr>
        <w:pStyle w:val="NoSpacing"/>
      </w:pPr>
      <w:r>
        <w:tab/>
      </w:r>
      <w:r>
        <w:tab/>
        <w:t>appearing to answer him touching a debt of 20 marks.</w:t>
      </w:r>
    </w:p>
    <w:p w14:paraId="6D91F138" w14:textId="3086F54E" w:rsidR="00383999" w:rsidRPr="00383999" w:rsidRDefault="00383999" w:rsidP="00E04F93">
      <w:pPr>
        <w:pStyle w:val="NoSpacing"/>
      </w:pPr>
      <w:r>
        <w:tab/>
      </w:r>
      <w:r>
        <w:tab/>
        <w:t>(C.P.R. 1452-61 p.193)</w:t>
      </w:r>
    </w:p>
    <w:p w14:paraId="6C7A386C" w14:textId="77777777" w:rsidR="00E04F93" w:rsidRDefault="00E04F93" w:rsidP="00E04F93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 xml:space="preserve"> 4 Nov.1456</w:t>
      </w:r>
      <w:r>
        <w:rPr>
          <w:rFonts w:cs="Times New Roman"/>
          <w:szCs w:val="24"/>
          <w:lang w:val="en-GB"/>
        </w:rPr>
        <w:tab/>
        <w:t xml:space="preserve">Richard Walton of Alrewas, Staffordshire(q.v.), was pardoned for not </w:t>
      </w:r>
    </w:p>
    <w:p w14:paraId="27D37575" w14:textId="77777777" w:rsidR="00E04F93" w:rsidRDefault="00E04F93" w:rsidP="00E04F93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>appearing to answer him touching a debt of 20 marks.</w:t>
      </w:r>
    </w:p>
    <w:p w14:paraId="764DC478" w14:textId="77777777" w:rsidR="00E04F93" w:rsidRDefault="00E04F93" w:rsidP="00E04F93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>(C.P.R. 1452-61 p.193)</w:t>
      </w:r>
    </w:p>
    <w:p w14:paraId="20772DED" w14:textId="77777777" w:rsidR="00E04F93" w:rsidRDefault="00E04F93" w:rsidP="00E04F93">
      <w:pPr>
        <w:pStyle w:val="NoSpacing"/>
        <w:rPr>
          <w:rFonts w:cs="Times New Roman"/>
          <w:szCs w:val="24"/>
          <w:lang w:val="en-GB"/>
        </w:rPr>
      </w:pPr>
    </w:p>
    <w:p w14:paraId="17299A2B" w14:textId="77777777" w:rsidR="00E04F93" w:rsidRDefault="00E04F93" w:rsidP="00E04F93">
      <w:pPr>
        <w:pStyle w:val="NoSpacing"/>
        <w:rPr>
          <w:rFonts w:cs="Times New Roman"/>
          <w:szCs w:val="24"/>
          <w:lang w:val="en-GB"/>
        </w:rPr>
      </w:pPr>
    </w:p>
    <w:p w14:paraId="320C1886" w14:textId="77777777" w:rsidR="00E04F93" w:rsidRDefault="00E04F93" w:rsidP="00E04F93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27 November 2024</w:t>
      </w:r>
    </w:p>
    <w:p w14:paraId="1E541A67" w14:textId="30241175" w:rsidR="00383999" w:rsidRDefault="00383999" w:rsidP="00E04F93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20 April 2025</w:t>
      </w:r>
    </w:p>
    <w:p w14:paraId="5222663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22A183" w14:textId="77777777" w:rsidR="003F4CF2" w:rsidRDefault="003F4CF2" w:rsidP="009139A6">
      <w:r>
        <w:separator/>
      </w:r>
    </w:p>
  </w:endnote>
  <w:endnote w:type="continuationSeparator" w:id="0">
    <w:p w14:paraId="3259B240" w14:textId="77777777" w:rsidR="003F4CF2" w:rsidRDefault="003F4CF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8E90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8803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2603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D0A071" w14:textId="77777777" w:rsidR="003F4CF2" w:rsidRDefault="003F4CF2" w:rsidP="009139A6">
      <w:r>
        <w:separator/>
      </w:r>
    </w:p>
  </w:footnote>
  <w:footnote w:type="continuationSeparator" w:id="0">
    <w:p w14:paraId="60990749" w14:textId="77777777" w:rsidR="003F4CF2" w:rsidRDefault="003F4CF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DAC99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B106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B6ED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4F93"/>
    <w:rsid w:val="00030B35"/>
    <w:rsid w:val="000666E0"/>
    <w:rsid w:val="002510B7"/>
    <w:rsid w:val="00270799"/>
    <w:rsid w:val="00383999"/>
    <w:rsid w:val="003A3073"/>
    <w:rsid w:val="003F4CF2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04F93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DAED40"/>
  <w15:chartTrackingRefBased/>
  <w15:docId w15:val="{9E778615-1EBC-4205-84DC-83A231F33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60</Words>
  <Characters>342</Characters>
  <Application>Microsoft Office Word</Application>
  <DocSecurity>0</DocSecurity>
  <Lines>2</Lines>
  <Paragraphs>1</Paragraphs>
  <ScaleCrop>false</ScaleCrop>
  <Company/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2024-11-27T20:09:00Z</dcterms:created>
  <dcterms:modified xsi:type="dcterms:W3CDTF">2025-04-20T13:57:00Z</dcterms:modified>
</cp:coreProperties>
</file>